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F522C" w14:textId="620E22CD" w:rsidR="00C00398" w:rsidRDefault="005E401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fldSimple w:instr=" DOCPROPERTY  MtgSeq  \* MERGEFORMAT ">
        <w:r w:rsidR="00BD2B26">
          <w:rPr>
            <w:b/>
            <w:sz w:val="24"/>
          </w:rPr>
          <w:t>109</w:t>
        </w:r>
      </w:fldSimple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CD2B46">
        <w:rPr>
          <w:rFonts w:eastAsia="游明朝" w:hint="eastAsia"/>
          <w:b/>
          <w:i/>
          <w:sz w:val="28"/>
          <w:lang w:val="en-US" w:eastAsia="ja-JP"/>
        </w:rPr>
        <w:t>5935</w:t>
      </w:r>
    </w:p>
    <w:p w14:paraId="78503481" w14:textId="77777777" w:rsidR="00BD2B26" w:rsidRDefault="00BD2B26" w:rsidP="00BD2B26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Dallas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United States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17th Nov 2025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21st Nov 2025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C00398" w14:paraId="15DF522F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F522E" w14:textId="77777777" w:rsidR="00C00398" w:rsidRDefault="005E401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14</w:t>
            </w:r>
            <w:r>
              <w:rPr>
                <w:i/>
                <w:sz w:val="14"/>
              </w:rPr>
              <w:t>.0</w:t>
            </w:r>
          </w:p>
        </w:tc>
      </w:tr>
      <w:tr w:rsidR="00C00398" w14:paraId="15DF5231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5230" w14:textId="77777777" w:rsidR="00C00398" w:rsidRDefault="005E401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C00398" w14:paraId="15DF5234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5DF5232" w14:textId="77777777" w:rsidR="00C00398" w:rsidRDefault="00C003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15DF5233" w14:textId="77777777" w:rsidR="00C00398" w:rsidRDefault="00C003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0398" w14:paraId="15DF5237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DF5235" w14:textId="77777777" w:rsidR="00C00398" w:rsidRDefault="005E40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F5236" w14:textId="5C07A390" w:rsidR="00C00398" w:rsidRDefault="005E4014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CD2B46" w:rsidRPr="00CD2B46">
              <w:t>NR CA PC2 R18 Combos</w:t>
            </w:r>
          </w:p>
        </w:tc>
      </w:tr>
      <w:tr w:rsidR="00C00398" w14:paraId="15DF523A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5DF5238" w14:textId="77777777" w:rsidR="00C00398" w:rsidRDefault="00C003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5DF5239" w14:textId="77777777" w:rsidR="00C00398" w:rsidRDefault="00C003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0398" w14:paraId="15DF524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DF523B" w14:textId="77777777" w:rsidR="00C00398" w:rsidRDefault="005E40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15DF523C" w14:textId="5F817AD5" w:rsidR="00C00398" w:rsidRDefault="00BD2B26">
            <w:pPr>
              <w:pStyle w:val="CRCoverPage"/>
              <w:spacing w:after="0"/>
              <w:ind w:left="100"/>
            </w:pPr>
            <w:r>
              <w:t>NTT DOCOMO INC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5DF523D" w14:textId="77777777" w:rsidR="00C00398" w:rsidRDefault="00C0039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DF523E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F523F" w14:textId="1666AD86" w:rsidR="00C00398" w:rsidRPr="00BD2B26" w:rsidRDefault="00BD2B26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fldSimple w:instr=" DOCPROPERTY  ResDate  \* MERGEFORMAT ">
              <w:r>
                <w:t>2025-11-</w:t>
              </w:r>
              <w:r>
                <w:rPr>
                  <w:rFonts w:eastAsia="游明朝" w:hint="eastAsia"/>
                  <w:lang w:eastAsia="ja-JP"/>
                </w:rPr>
                <w:t>2</w:t>
              </w:r>
              <w:r w:rsidR="00CD2B46">
                <w:rPr>
                  <w:rFonts w:eastAsia="游明朝" w:hint="eastAsia"/>
                  <w:lang w:eastAsia="ja-JP"/>
                </w:rPr>
                <w:t>1</w:t>
              </w:r>
            </w:fldSimple>
          </w:p>
        </w:tc>
      </w:tr>
    </w:tbl>
    <w:p w14:paraId="15DF5241" w14:textId="77777777" w:rsidR="00C00398" w:rsidRDefault="00C0039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C00398" w14:paraId="15DF5248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15DF5242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15DF5243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4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15DF5245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46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5DF524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4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49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4A" w14:textId="77777777" w:rsidR="00C00398" w:rsidRDefault="005E4014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4B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15DF524C" w14:textId="77777777" w:rsidR="00C00398" w:rsidRDefault="005E40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4D" w14:textId="7C1B9E3B" w:rsidR="00C00398" w:rsidRPr="00CD2B46" w:rsidRDefault="00CD2B46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4E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5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50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51" w14:textId="77777777" w:rsidR="00C00398" w:rsidRDefault="005E4014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52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53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5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55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5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57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5DF5258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59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15DF525A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5B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15DF525C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6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5E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5F" w14:textId="77777777" w:rsidR="00C00398" w:rsidRDefault="005E4014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0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61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2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63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6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65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66" w14:textId="77777777" w:rsidR="00C00398" w:rsidRDefault="005E4014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68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9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6A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7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6C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6D" w14:textId="77777777" w:rsidR="00C00398" w:rsidRDefault="005E4014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E" w14:textId="58B64DF5" w:rsidR="00C00398" w:rsidRPr="00CD2B46" w:rsidRDefault="00CD2B46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6F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70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71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7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73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74" w14:textId="77777777" w:rsidR="00C00398" w:rsidRDefault="005E4014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75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76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7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78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8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7A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5DF527B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7C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15DF527D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7E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15DF527F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8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81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82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3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84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5" w14:textId="64D9A26B" w:rsidR="00C00398" w:rsidRPr="00CD2B46" w:rsidRDefault="00CD2B46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86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8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88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89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A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8B" w14:textId="77777777" w:rsidR="00C00398" w:rsidRDefault="005E4014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C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8D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9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8F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90" w14:textId="77777777" w:rsidR="00C00398" w:rsidRDefault="005E4014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91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92" w14:textId="77777777" w:rsidR="00C00398" w:rsidRDefault="00C00398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93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9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9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96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15DF5297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DF5298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15DF5299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A0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DF529B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15DF529C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5DF529D" w14:textId="77777777" w:rsidR="00C00398" w:rsidRDefault="005E4014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871681B" w14:textId="77777777" w:rsidR="00CD2B46" w:rsidRPr="00CD2B46" w:rsidRDefault="00CD2B46" w:rsidP="00CD2B46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CD2B46">
              <w:rPr>
                <w:rFonts w:eastAsia="游明朝"/>
                <w:bCs/>
                <w:caps/>
                <w:lang w:eastAsia="ja-JP"/>
              </w:rPr>
              <w:t>CA_n1A-n79A/UL n79A PC2</w:t>
            </w:r>
          </w:p>
          <w:p w14:paraId="31B3D848" w14:textId="77777777" w:rsidR="00CD2B46" w:rsidRPr="00CD2B46" w:rsidRDefault="00CD2B46" w:rsidP="00CD2B46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CD2B46">
              <w:rPr>
                <w:rFonts w:eastAsia="游明朝"/>
                <w:bCs/>
                <w:caps/>
                <w:lang w:eastAsia="ja-JP"/>
              </w:rPr>
              <w:t>CA_n1A-n79A/UL n1A-n79A PC2</w:t>
            </w:r>
          </w:p>
          <w:p w14:paraId="5B7D2164" w14:textId="77777777" w:rsidR="00CD2B46" w:rsidRPr="00CD2B46" w:rsidRDefault="00CD2B46" w:rsidP="00CD2B46">
            <w:pPr>
              <w:pStyle w:val="CRCoverPage"/>
              <w:spacing w:after="0"/>
              <w:rPr>
                <w:rFonts w:eastAsia="游明朝" w:cs="Arial"/>
                <w:bCs/>
                <w:caps/>
                <w:lang w:eastAsia="ja-JP"/>
              </w:rPr>
            </w:pPr>
            <w:r w:rsidRPr="00CD2B46">
              <w:rPr>
                <w:rFonts w:eastAsia="游明朝"/>
                <w:bCs/>
                <w:caps/>
                <w:lang w:eastAsia="ja-JP"/>
              </w:rPr>
              <w:t>CA_n</w:t>
            </w:r>
            <w:r w:rsidRPr="00CD2B46">
              <w:rPr>
                <w:rFonts w:eastAsia="游明朝" w:cs="Arial"/>
                <w:bCs/>
                <w:caps/>
                <w:lang w:eastAsia="ja-JP"/>
              </w:rPr>
              <w:t>78A-n79A/UL n78A-n79A PC2</w:t>
            </w:r>
          </w:p>
          <w:p w14:paraId="6A76CDFF" w14:textId="77777777" w:rsidR="00CD2B46" w:rsidRPr="00CD2B46" w:rsidRDefault="00CD2B46" w:rsidP="00CD2B46">
            <w:pPr>
              <w:pStyle w:val="CRCoverPage"/>
              <w:spacing w:after="0"/>
              <w:rPr>
                <w:rFonts w:eastAsia="游明朝" w:cs="Arial"/>
                <w:bCs/>
                <w:caps/>
                <w:lang w:eastAsia="ja-JP"/>
              </w:rPr>
            </w:pPr>
            <w:r w:rsidRPr="00CD2B46">
              <w:rPr>
                <w:rFonts w:eastAsia="游明朝" w:cs="Arial"/>
                <w:bCs/>
                <w:caps/>
                <w:lang w:eastAsia="ja-JP"/>
              </w:rPr>
              <w:t>CA_n28A-n78A-n79A/UL n78A PC2</w:t>
            </w:r>
          </w:p>
          <w:p w14:paraId="15DF529E" w14:textId="6AC99337" w:rsidR="00C00398" w:rsidRPr="005E4014" w:rsidRDefault="00CD2B46" w:rsidP="00CD2B46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CD2B46">
              <w:rPr>
                <w:rFonts w:eastAsia="游明朝" w:cs="Arial"/>
                <w:bCs/>
                <w:caps/>
                <w:lang w:eastAsia="ja-JP"/>
              </w:rPr>
              <w:t>CA_n28A-n78A-n79A/UL n79A PC2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DF529F" w14:textId="77777777" w:rsidR="00C00398" w:rsidRDefault="00C00398">
            <w:pPr>
              <w:pStyle w:val="CRCoverPage"/>
              <w:spacing w:after="0"/>
            </w:pPr>
          </w:p>
        </w:tc>
      </w:tr>
      <w:tr w:rsidR="00C00398" w14:paraId="15DF52A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A1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15DF52A2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DF52A3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5DF52A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DF52A5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A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A7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15DF52A8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15DF52A9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DF52AA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15DF52AB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B2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DF52AD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15DF52AE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5DF52AF" w14:textId="77777777" w:rsidR="00C00398" w:rsidRDefault="005E4014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B0" w14:textId="77777777" w:rsidR="00C00398" w:rsidRDefault="005E4014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DF52B1" w14:textId="77777777" w:rsidR="00C00398" w:rsidRDefault="00C00398">
            <w:pPr>
              <w:pStyle w:val="CRCoverPage"/>
              <w:spacing w:after="0"/>
            </w:pPr>
          </w:p>
        </w:tc>
      </w:tr>
      <w:tr w:rsidR="00C00398" w14:paraId="15DF52B8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15DF52B3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15DF52B4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DF52B5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DF52B6" w14:textId="77777777" w:rsidR="00C00398" w:rsidRDefault="00C0039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15DF52B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15DF52C5" w14:textId="072E1C64" w:rsidR="00C00398" w:rsidRDefault="00C00398" w:rsidP="000320C9">
      <w:pPr>
        <w:pStyle w:val="CRCoverPage"/>
        <w:rPr>
          <w:i/>
          <w:iCs/>
          <w:color w:val="FF0000"/>
          <w:lang w:val="en-US"/>
        </w:rPr>
      </w:pPr>
    </w:p>
    <w:sectPr w:rsidR="00C00398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80B7B" w14:textId="77777777" w:rsidR="00663235" w:rsidRDefault="00663235">
      <w:pPr>
        <w:spacing w:after="0"/>
      </w:pPr>
      <w:r>
        <w:separator/>
      </w:r>
    </w:p>
  </w:endnote>
  <w:endnote w:type="continuationSeparator" w:id="0">
    <w:p w14:paraId="48A3B34F" w14:textId="77777777" w:rsidR="00663235" w:rsidRDefault="006632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52CA" w14:textId="77777777" w:rsidR="00C00398" w:rsidRDefault="005E4014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5CF3E" w14:textId="77777777" w:rsidR="00663235" w:rsidRDefault="00663235">
      <w:pPr>
        <w:spacing w:after="0"/>
      </w:pPr>
      <w:r>
        <w:separator/>
      </w:r>
    </w:p>
  </w:footnote>
  <w:footnote w:type="continuationSeparator" w:id="0">
    <w:p w14:paraId="5E7E904D" w14:textId="77777777" w:rsidR="00663235" w:rsidRDefault="006632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52C8" w14:textId="77777777" w:rsidR="00C00398" w:rsidRDefault="00C00398">
    <w:pPr>
      <w:pStyle w:val="afe"/>
    </w:pPr>
  </w:p>
  <w:p w14:paraId="15DF52C9" w14:textId="77777777" w:rsidR="00C00398" w:rsidRDefault="00C00398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25253137">
    <w:abstractNumId w:val="3"/>
  </w:num>
  <w:num w:numId="2" w16cid:durableId="1043022604">
    <w:abstractNumId w:val="5"/>
  </w:num>
  <w:num w:numId="3" w16cid:durableId="1550144720">
    <w:abstractNumId w:val="1"/>
  </w:num>
  <w:num w:numId="4" w16cid:durableId="1425884160">
    <w:abstractNumId w:val="4"/>
  </w:num>
  <w:num w:numId="5" w16cid:durableId="1002664361">
    <w:abstractNumId w:val="14"/>
  </w:num>
  <w:num w:numId="6" w16cid:durableId="2090498039">
    <w:abstractNumId w:val="2"/>
  </w:num>
  <w:num w:numId="7" w16cid:durableId="2011903005">
    <w:abstractNumId w:val="10"/>
  </w:num>
  <w:num w:numId="8" w16cid:durableId="1325401489">
    <w:abstractNumId w:val="7"/>
  </w:num>
  <w:num w:numId="9" w16cid:durableId="303896643">
    <w:abstractNumId w:val="13"/>
  </w:num>
  <w:num w:numId="10" w16cid:durableId="550193854">
    <w:abstractNumId w:val="15"/>
  </w:num>
  <w:num w:numId="11" w16cid:durableId="1139884662">
    <w:abstractNumId w:val="16"/>
  </w:num>
  <w:num w:numId="12" w16cid:durableId="1718968700">
    <w:abstractNumId w:val="8"/>
  </w:num>
  <w:num w:numId="13" w16cid:durableId="1538857710">
    <w:abstractNumId w:val="9"/>
  </w:num>
  <w:num w:numId="14" w16cid:durableId="794298941">
    <w:abstractNumId w:val="6"/>
  </w:num>
  <w:num w:numId="15" w16cid:durableId="244657934">
    <w:abstractNumId w:val="12"/>
  </w:num>
  <w:num w:numId="16" w16cid:durableId="1754669283">
    <w:abstractNumId w:val="0"/>
  </w:num>
  <w:num w:numId="17" w16cid:durableId="172384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0C9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69B2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4014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3235"/>
    <w:rsid w:val="00666019"/>
    <w:rsid w:val="00666D00"/>
    <w:rsid w:val="00676172"/>
    <w:rsid w:val="00676F3B"/>
    <w:rsid w:val="006801B4"/>
    <w:rsid w:val="00680804"/>
    <w:rsid w:val="00684EF1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60E7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0A79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2B8E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D2B26"/>
    <w:rsid w:val="00BE1E62"/>
    <w:rsid w:val="00BF2FAD"/>
    <w:rsid w:val="00C00398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2B46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DF522C"/>
  <w15:docId w15:val="{F6C2C382-3D95-45C1-8EF0-2B75FF1F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684EF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a33d26b4c245581ad041c5a1d25d72cd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72a94b625766659c133a3a8ff9f18d73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9E3C7D-31AA-4BDD-9779-847DDBCB6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97</Words>
  <Characters>589</Characters>
  <Application>Microsoft Office Word</Application>
  <DocSecurity>0</DocSecurity>
  <Lines>122</Lines>
  <Paragraphs>41</Paragraphs>
  <ScaleCrop>false</ScaleCrop>
  <Company>ETSI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Syun Katou (加藤 駿)</cp:lastModifiedBy>
  <cp:revision>13</cp:revision>
  <cp:lastPrinted>2020-02-05T15:54:00Z</cp:lastPrinted>
  <dcterms:created xsi:type="dcterms:W3CDTF">2022-09-02T09:30:00Z</dcterms:created>
  <dcterms:modified xsi:type="dcterms:W3CDTF">2025-11-21T12:41:00Z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5F133969F5174089B4FEFD2859ECAD59_13</vt:lpwstr>
  </property>
  <property fmtid="{D5CDD505-2E9C-101B-9397-08002B2CF9AE}" pid="4" name="ContentTypeId">
    <vt:lpwstr>0x010100A34E04A34CC515429FF53B1ED9E1F0BD</vt:lpwstr>
  </property>
  <property fmtid="{D5CDD505-2E9C-101B-9397-08002B2CF9AE}" pid="5" name="MediaServiceImageTags">
    <vt:lpwstr/>
  </property>
</Properties>
</file>